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64009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770"/>
      </w:tblGrid>
      <w:tr w:rsidR="00830C3B" w:rsidRPr="0091260B" w:rsidTr="00985A49">
        <w:trPr>
          <w:trHeight w:val="1039"/>
        </w:trPr>
        <w:tc>
          <w:tcPr>
            <w:tcW w:w="6770" w:type="dxa"/>
          </w:tcPr>
          <w:p w:rsidR="00830C3B" w:rsidRPr="0091260B" w:rsidRDefault="00DE6383" w:rsidP="00985A4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985A49">
              <w:t>Зарянкиной</w:t>
            </w:r>
            <w:proofErr w:type="spellEnd"/>
            <w:r w:rsidR="00985A49">
              <w:t xml:space="preserve"> О.Ю., Щукину Д.К., Щукиной О.В.,</w:t>
            </w:r>
            <w:r w:rsidR="00985A49" w:rsidRPr="00791CA8">
              <w:t xml:space="preserve"> действующей в</w:t>
            </w:r>
            <w:r w:rsidR="00985A49">
              <w:t xml:space="preserve"> своих интересах и</w:t>
            </w:r>
            <w:r w:rsidR="00985A49" w:rsidRPr="00791CA8">
              <w:t xml:space="preserve"> интересах несовершенн</w:t>
            </w:r>
            <w:r w:rsidR="00985A49" w:rsidRPr="00791CA8">
              <w:t>о</w:t>
            </w:r>
            <w:r w:rsidR="00985A49">
              <w:t>летней дочери Щукиной А.</w:t>
            </w:r>
            <w:r w:rsidR="00985A49" w:rsidRPr="00791CA8">
              <w:t>А.</w:t>
            </w:r>
            <w:r w:rsidR="00985A49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85A49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85A49">
              <w:rPr>
                <w:color w:val="000000" w:themeColor="text1"/>
              </w:rPr>
              <w:t>ов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9517CF" w:rsidRPr="00791CA8" w:rsidRDefault="00D25713" w:rsidP="009517CF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9517CF">
        <w:t>Зарянкиной</w:t>
      </w:r>
      <w:proofErr w:type="spellEnd"/>
      <w:r w:rsidR="009517CF">
        <w:t xml:space="preserve"> О.Ю., Щукину Д.К., Щукиной О.В.,</w:t>
      </w:r>
      <w:r w:rsidR="009517CF" w:rsidRPr="00791CA8">
        <w:t xml:space="preserve"> действующей в</w:t>
      </w:r>
      <w:r w:rsidR="009517CF">
        <w:t xml:space="preserve"> своих интересах и</w:t>
      </w:r>
      <w:r w:rsidR="009517CF" w:rsidRPr="00791CA8">
        <w:t xml:space="preserve"> интересах несовершенн</w:t>
      </w:r>
      <w:r w:rsidR="009517CF" w:rsidRPr="00791CA8">
        <w:t>о</w:t>
      </w:r>
      <w:r w:rsidR="009517CF">
        <w:t>летней дочери Щукиной А.</w:t>
      </w:r>
      <w:r w:rsidR="009517CF" w:rsidRPr="00791CA8">
        <w:t>А.</w:t>
      </w:r>
      <w:r w:rsidR="009517CF">
        <w:t xml:space="preserve"> разрешение</w:t>
      </w:r>
      <w:r w:rsidR="009517CF" w:rsidRPr="00791CA8">
        <w:t>:</w:t>
      </w:r>
    </w:p>
    <w:p w:rsidR="009517CF" w:rsidRDefault="009517CF" w:rsidP="009517CF">
      <w:pPr>
        <w:widowControl/>
        <w:autoSpaceDE w:val="0"/>
        <w:autoSpaceDN w:val="0"/>
        <w:adjustRightInd w:val="0"/>
        <w:ind w:firstLine="720"/>
        <w:jc w:val="both"/>
      </w:pPr>
      <w:r w:rsidRPr="000B2347">
        <w:t>на условно разрешенный вид использования земельного участка в границах территории кадастр</w:t>
      </w:r>
      <w:r w:rsidRPr="000B2347">
        <w:t>о</w:t>
      </w:r>
      <w:r w:rsidRPr="000B2347">
        <w:t>вого квартала</w:t>
      </w:r>
      <w:r>
        <w:t xml:space="preserve"> 54:35:084470 площадью 352 кв. м </w:t>
      </w:r>
      <w:r w:rsidRPr="000B2347">
        <w:t>с местоположением: установлено относительно орие</w:t>
      </w:r>
      <w:r w:rsidRPr="000B2347">
        <w:t>н</w:t>
      </w:r>
      <w:r w:rsidRPr="000B2347">
        <w:t>тира, расположенного в границах участка, ориентир – индивидуальный жилой дом по адресу: Российская Федерация, Новосибирская область, город Новос</w:t>
      </w:r>
      <w:r w:rsidRPr="000B2347">
        <w:t>и</w:t>
      </w:r>
      <w:r w:rsidRPr="000B2347">
        <w:t>бирск, ул</w:t>
      </w:r>
      <w:r>
        <w:t>ица</w:t>
      </w:r>
      <w:r w:rsidRPr="000B2347">
        <w:t xml:space="preserve"> </w:t>
      </w:r>
      <w:r>
        <w:t xml:space="preserve">Уральская, </w:t>
      </w:r>
      <w:r w:rsidRPr="000B2347">
        <w:t>(зона застройки индивидуальными жилыми домами (Ж-6)) – «блокированная жилая з</w:t>
      </w:r>
      <w:r w:rsidRPr="000B2347">
        <w:t>а</w:t>
      </w:r>
      <w:r w:rsidRPr="000B2347">
        <w:t>стройка (2.3)</w:t>
      </w:r>
      <w:r>
        <w:t>»;</w:t>
      </w:r>
    </w:p>
    <w:p w:rsidR="009517CF" w:rsidRDefault="009517CF" w:rsidP="009517CF">
      <w:pPr>
        <w:widowControl/>
        <w:autoSpaceDE w:val="0"/>
        <w:autoSpaceDN w:val="0"/>
        <w:adjustRightInd w:val="0"/>
        <w:ind w:firstLine="720"/>
        <w:jc w:val="both"/>
      </w:pPr>
      <w:r w:rsidRPr="000B2347">
        <w:t>на условно разрешенный вид использования земельного участка в границах территории кадастр</w:t>
      </w:r>
      <w:r w:rsidRPr="000B2347">
        <w:t>о</w:t>
      </w:r>
      <w:r w:rsidRPr="000B2347">
        <w:t>вого квартала</w:t>
      </w:r>
      <w:r>
        <w:t xml:space="preserve"> 54:35:084470 площадью 447 кв. м </w:t>
      </w:r>
      <w:r w:rsidRPr="000B2347">
        <w:t>с местоположением: установлено относительно орие</w:t>
      </w:r>
      <w:r w:rsidRPr="000B2347">
        <w:t>н</w:t>
      </w:r>
      <w:r w:rsidRPr="000B2347">
        <w:t>тира, расположенного в границах участка, ориентир – индивидуальный жилой дом по адресу: Российская Федерация, Новосибирская</w:t>
      </w:r>
      <w:r>
        <w:t xml:space="preserve"> область, город Новос</w:t>
      </w:r>
      <w:r>
        <w:t>и</w:t>
      </w:r>
      <w:r>
        <w:t>бирск, улица</w:t>
      </w:r>
      <w:r w:rsidRPr="000B2347">
        <w:t xml:space="preserve"> </w:t>
      </w:r>
      <w:r>
        <w:t xml:space="preserve">Уральская, </w:t>
      </w:r>
      <w:r w:rsidRPr="000B2347">
        <w:t>(зона застройки индивидуальными жилыми домами (Ж-6)) – «блокированная жилая з</w:t>
      </w:r>
      <w:r w:rsidRPr="000B2347">
        <w:t>а</w:t>
      </w:r>
      <w:r w:rsidRPr="000B2347">
        <w:t>стройка (2.3)</w:t>
      </w:r>
      <w:r>
        <w:t>».</w:t>
      </w:r>
    </w:p>
    <w:p w:rsidR="00FE2272" w:rsidRPr="0091260B" w:rsidRDefault="00645674" w:rsidP="007C4DD8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lastRenderedPageBreak/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9517CF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85A49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ABB39-8FF2-43CB-8DA7-FA53C4CC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155</TotalTime>
  <Pages>2</Pages>
  <Words>283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77</cp:revision>
  <cp:lastPrinted>2020-02-25T03:17:00Z</cp:lastPrinted>
  <dcterms:created xsi:type="dcterms:W3CDTF">2023-05-10T04:37:00Z</dcterms:created>
  <dcterms:modified xsi:type="dcterms:W3CDTF">2026-07-30T03:17:00Z</dcterms:modified>
</cp:coreProperties>
</file>